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A8BF6E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E76937" w:rsidRPr="00E76937">
        <w:rPr>
          <w:b/>
          <w:noProof/>
          <w:sz w:val="24"/>
        </w:rPr>
        <w:t>C1-225157</w:t>
      </w:r>
      <w:bookmarkEnd w:id="0"/>
    </w:p>
    <w:p w14:paraId="17A97865" w14:textId="76B5A247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="00E76937" w:rsidRPr="002C532B">
        <w:rPr>
          <w:b/>
          <w:noProof/>
          <w:sz w:val="24"/>
        </w:rPr>
        <w:t>C1-225142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67427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E3428" w:rsidR="001E41F3" w:rsidRPr="00410371" w:rsidRDefault="0054477D" w:rsidP="00E76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E76937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509B3" w:rsidR="001E41F3" w:rsidRPr="00F72C6B" w:rsidRDefault="00E76937" w:rsidP="002C53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BE448" w:rsidR="001E41F3" w:rsidRPr="00410371" w:rsidRDefault="0067427C" w:rsidP="004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4B57B5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ED046F">
                <w:rPr>
                  <w:b/>
                  <w:noProof/>
                  <w:sz w:val="28"/>
                </w:rPr>
                <w:t>1</w:t>
              </w:r>
              <w:r w:rsidR="004B57B5">
                <w:rPr>
                  <w:b/>
                  <w:noProof/>
                  <w:sz w:val="28"/>
                </w:rPr>
                <w:t>4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2E4DE" w:rsidR="001E41F3" w:rsidRDefault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7E446" w:rsidR="001E41F3" w:rsidRDefault="00C93C56" w:rsidP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6B8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614B9" w14:textId="77777777" w:rsidR="008863B9" w:rsidRDefault="00E76937" w:rsidP="00E7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5E02FDD3" w:rsidR="00E76937" w:rsidRDefault="00E76937" w:rsidP="00E769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CR # is updated in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ADE8D6B" w14:textId="77777777" w:rsidR="00884D89" w:rsidRDefault="00884D89" w:rsidP="00884D89">
      <w:pPr>
        <w:pStyle w:val="Heading5"/>
      </w:pPr>
      <w:bookmarkStart w:id="2" w:name="_Toc11409896"/>
      <w:bookmarkStart w:id="3" w:name="_Toc27500224"/>
      <w:bookmarkStart w:id="4" w:name="_Toc45209164"/>
      <w:bookmarkStart w:id="5" w:name="_Toc107002079"/>
      <w:bookmarkStart w:id="6" w:name="_Toc20156233"/>
      <w:bookmarkStart w:id="7" w:name="_Toc27501390"/>
      <w:bookmarkStart w:id="8" w:name="_Toc36049516"/>
      <w:bookmarkStart w:id="9" w:name="_Toc45210282"/>
      <w:bookmarkStart w:id="10" w:name="_Toc51861107"/>
      <w:bookmarkStart w:id="11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  <w:bookmarkEnd w:id="4"/>
      <w:bookmarkEnd w:id="5"/>
    </w:p>
    <w:p w14:paraId="36E40EF9" w14:textId="77777777" w:rsidR="00884D89" w:rsidRDefault="00884D89" w:rsidP="00884D89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61F3CC6" w14:textId="77777777" w:rsidR="00884D89" w:rsidRDefault="00884D89" w:rsidP="00884D89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76B5B5C" w14:textId="77777777" w:rsidR="00884D89" w:rsidRDefault="00884D89" w:rsidP="00884D89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4C9CB3AF" w14:textId="77777777" w:rsidR="00884D89" w:rsidRDefault="00884D89" w:rsidP="00884D89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32A6238E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AAED667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06402C4" w14:textId="77777777" w:rsidR="00884D89" w:rsidRDefault="00884D89" w:rsidP="00884D89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67CAC868" w14:textId="77777777" w:rsidR="00884D89" w:rsidRDefault="00884D89" w:rsidP="00884D89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9772841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1B5023BA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C774F70" w14:textId="77777777" w:rsidR="00884D89" w:rsidRDefault="00884D89" w:rsidP="00884D89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382F76B8" w14:textId="77777777" w:rsidR="00884D89" w:rsidRDefault="00884D89" w:rsidP="00884D89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0FEA5494" w14:textId="77777777" w:rsidR="00884D89" w:rsidRDefault="00884D89" w:rsidP="00884D89">
      <w:pPr>
        <w:pStyle w:val="B1"/>
      </w:pPr>
      <w:r>
        <w:t>1)</w:t>
      </w:r>
      <w:r>
        <w:tab/>
        <w:t>if:</w:t>
      </w:r>
    </w:p>
    <w:p w14:paraId="2BBB5C2D" w14:textId="77777777" w:rsidR="00884D89" w:rsidRDefault="00884D89" w:rsidP="00884D89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4DCBFCD8" w14:textId="77777777" w:rsidR="00884D89" w:rsidRDefault="00884D89" w:rsidP="00884D89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25AFC3C9" w14:textId="77777777" w:rsidR="00884D89" w:rsidRDefault="00884D89" w:rsidP="00884D89">
      <w:pPr>
        <w:pStyle w:val="B1"/>
        <w:rPr>
          <w:noProof/>
        </w:rPr>
      </w:pPr>
      <w:r>
        <w:rPr>
          <w:noProof/>
        </w:rPr>
        <w:tab/>
        <w:t>then:</w:t>
      </w:r>
    </w:p>
    <w:p w14:paraId="62F6BD46" w14:textId="77777777" w:rsidR="00884D89" w:rsidRDefault="00884D89" w:rsidP="00884D89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EC81CAB" w14:textId="77777777" w:rsidR="00884D89" w:rsidRDefault="00884D89" w:rsidP="00884D89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E0097B9" w14:textId="77777777" w:rsidR="00884D89" w:rsidRDefault="00884D89" w:rsidP="00884D89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07C9789D" w14:textId="77777777" w:rsidR="00884D89" w:rsidRPr="0073469F" w:rsidRDefault="00884D89" w:rsidP="00884D89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5724E1CC" w14:textId="77777777" w:rsidR="00884D89" w:rsidRPr="0073469F" w:rsidRDefault="00884D89" w:rsidP="00884D89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3CF722E1" w14:textId="77777777" w:rsidR="00884D89" w:rsidRPr="0073469F" w:rsidRDefault="00884D89" w:rsidP="00884D89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7001EE6C" w14:textId="77777777" w:rsidR="00884D89" w:rsidRDefault="00884D89" w:rsidP="00884D89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15249987" w14:textId="77777777" w:rsidR="00884D89" w:rsidRDefault="00884D89" w:rsidP="00884D89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38227FEC" w14:textId="77777777" w:rsidR="00884D89" w:rsidRDefault="00884D89" w:rsidP="00884D89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1E925D33" w14:textId="77777777" w:rsidR="00884D89" w:rsidRDefault="00884D89" w:rsidP="00884D89">
      <w:pPr>
        <w:pStyle w:val="B3"/>
      </w:pPr>
      <w:r>
        <w:t>ii)</w:t>
      </w:r>
      <w:r>
        <w:tab/>
        <w:t>an &lt;anyExt&gt; element containing:</w:t>
      </w:r>
    </w:p>
    <w:p w14:paraId="700E268C" w14:textId="77777777" w:rsidR="00884D89" w:rsidRDefault="00884D89" w:rsidP="00884D89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69E9AB76" w14:textId="77777777" w:rsidR="00884D89" w:rsidRDefault="00884D89" w:rsidP="00884D89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4463CF91" w14:textId="77777777" w:rsidR="00884D89" w:rsidRDefault="00884D89" w:rsidP="00884D89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441ED7A0" w14:textId="19A1CFF3" w:rsidR="00884D89" w:rsidRPr="0073469F" w:rsidRDefault="00884D89" w:rsidP="00884D89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2" w:author="Kiran_Samsung_#50-e_R2" w:date="2022-08-23T12:51:00Z">
        <w:r w:rsidDel="00C27BD0">
          <w:delText xml:space="preserve"> identified by the </w:delText>
        </w:r>
        <w:r w:rsidRPr="00372439" w:rsidDel="00C27BD0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6E42E8D1" w14:textId="77777777" w:rsidR="00884D89" w:rsidRDefault="00884D89" w:rsidP="00884D89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6"/>
    <w:bookmarkEnd w:id="7"/>
    <w:bookmarkEnd w:id="8"/>
    <w:bookmarkEnd w:id="9"/>
    <w:bookmarkEnd w:id="10"/>
    <w:bookmarkEnd w:id="1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33D9C" w14:textId="77777777" w:rsidR="00536F1A" w:rsidRDefault="00536F1A">
      <w:r>
        <w:separator/>
      </w:r>
    </w:p>
  </w:endnote>
  <w:endnote w:type="continuationSeparator" w:id="0">
    <w:p w14:paraId="2052FC8F" w14:textId="77777777" w:rsidR="00536F1A" w:rsidRDefault="0053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70EBC" w14:textId="77777777" w:rsidR="00536F1A" w:rsidRDefault="00536F1A">
      <w:r>
        <w:separator/>
      </w:r>
    </w:p>
  </w:footnote>
  <w:footnote w:type="continuationSeparator" w:id="0">
    <w:p w14:paraId="4352247B" w14:textId="77777777" w:rsidR="00536F1A" w:rsidRDefault="00536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7096"/>
    <w:multiLevelType w:val="hybridMultilevel"/>
    <w:tmpl w:val="24B0DE52"/>
    <w:lvl w:ilvl="0" w:tplc="23A6E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45D43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D7E3F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C532B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410371"/>
    <w:rsid w:val="004172F9"/>
    <w:rsid w:val="004242F1"/>
    <w:rsid w:val="004246D7"/>
    <w:rsid w:val="004553A2"/>
    <w:rsid w:val="00492A0D"/>
    <w:rsid w:val="004A1E8A"/>
    <w:rsid w:val="004B57B5"/>
    <w:rsid w:val="004B75B7"/>
    <w:rsid w:val="004F0E1A"/>
    <w:rsid w:val="004F1F41"/>
    <w:rsid w:val="00506E4C"/>
    <w:rsid w:val="005141D9"/>
    <w:rsid w:val="0051580D"/>
    <w:rsid w:val="00536F1A"/>
    <w:rsid w:val="00543954"/>
    <w:rsid w:val="0054477D"/>
    <w:rsid w:val="00547111"/>
    <w:rsid w:val="00580A0A"/>
    <w:rsid w:val="00586B81"/>
    <w:rsid w:val="00592D74"/>
    <w:rsid w:val="005B1923"/>
    <w:rsid w:val="005B7EE5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7427C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626E7"/>
    <w:rsid w:val="00870EE7"/>
    <w:rsid w:val="00884D89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0E9D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828AB"/>
    <w:rsid w:val="00B968C8"/>
    <w:rsid w:val="00BA2FDC"/>
    <w:rsid w:val="00BA3EC5"/>
    <w:rsid w:val="00BA51D9"/>
    <w:rsid w:val="00BB5DFC"/>
    <w:rsid w:val="00BD279D"/>
    <w:rsid w:val="00BD6BB8"/>
    <w:rsid w:val="00C20901"/>
    <w:rsid w:val="00C27BD0"/>
    <w:rsid w:val="00C50A1D"/>
    <w:rsid w:val="00C66BA2"/>
    <w:rsid w:val="00C870F6"/>
    <w:rsid w:val="00C9349D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76937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983CD-FA9B-4E4F-BB48-66F1CC2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1247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</cp:revision>
  <cp:lastPrinted>1900-01-01T06:00:00Z</cp:lastPrinted>
  <dcterms:created xsi:type="dcterms:W3CDTF">2022-08-23T10:42:00Z</dcterms:created>
  <dcterms:modified xsi:type="dcterms:W3CDTF">2022-08-23T10:42:00Z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